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rPr>
        <w:id w:val="-2134321100"/>
        <w:lock w:val="contentLocked"/>
        <w:placeholder>
          <w:docPart w:val="DefaultPlaceholder_1082065158"/>
        </w:placeholder>
        <w:group/>
      </w:sdtPr>
      <w:sdtEndPr>
        <w:rPr>
          <w:rFonts w:eastAsiaTheme="minorHAnsi" w:cstheme="minorBidi"/>
          <w:caps w:val="0"/>
          <w:spacing w:val="0"/>
          <w:kern w:val="0"/>
          <w:szCs w:val="24"/>
        </w:rPr>
      </w:sdtEndPr>
      <w:sdtContent>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D02D26" w:rsidP="00193115">
                <w:pPr>
                  <w:rPr>
                    <w:rFonts w:ascii="Calibri" w:hAnsi="Calibri"/>
                    <w:sz w:val="22"/>
                  </w:rPr>
                </w:pPr>
                <w:r>
                  <w:rPr>
                    <w:rFonts w:ascii="Calibri" w:hAnsi="Calibri"/>
                    <w:sz w:val="22"/>
                  </w:rPr>
                  <w:t>DCP 245</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D02D26" w:rsidP="00193115">
                <w:pPr>
                  <w:rPr>
                    <w:rFonts w:ascii="Calibri" w:hAnsi="Calibri"/>
                    <w:sz w:val="22"/>
                  </w:rPr>
                </w:pPr>
                <w:r w:rsidRPr="00D02D26">
                  <w:rPr>
                    <w:rFonts w:ascii="Calibri" w:hAnsi="Calibri"/>
                    <w:sz w:val="22"/>
                  </w:rPr>
                  <w:t>Housekeeping re Schedule 24</w:t>
                </w:r>
                <w:r>
                  <w:rPr>
                    <w:rFonts w:ascii="Calibri" w:hAnsi="Calibri"/>
                    <w:sz w:val="22"/>
                  </w:rPr>
                  <w:t>.</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D02D26" w:rsidP="00193115">
                <w:pPr>
                  <w:rPr>
                    <w:rFonts w:ascii="Calibri" w:hAnsi="Calibri"/>
                    <w:sz w:val="22"/>
                  </w:rPr>
                </w:pPr>
                <w:r w:rsidRPr="00D02D26">
                  <w:rPr>
                    <w:rFonts w:ascii="Calibri" w:hAnsi="Calibri"/>
                    <w:sz w:val="22"/>
                  </w:rPr>
                  <w:t>DNO/IDNO/Supplier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D02D26" w:rsidP="00193115">
                <w:pPr>
                  <w:rPr>
                    <w:rFonts w:ascii="Calibri" w:hAnsi="Calibri"/>
                    <w:sz w:val="22"/>
                  </w:rPr>
                </w:pPr>
                <w:r>
                  <w:rPr>
                    <w:rFonts w:ascii="Calibri" w:hAnsi="Calibri"/>
                    <w:sz w:val="22"/>
                  </w:rPr>
                  <w:t xml:space="preserve">Part 2 </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D02D26" w:rsidP="00697019">
                <w:pPr>
                  <w:rPr>
                    <w:rFonts w:ascii="Calibri" w:hAnsi="Calibri"/>
                    <w:sz w:val="22"/>
                  </w:rPr>
                </w:pPr>
                <w:r w:rsidRPr="00D02D26">
                  <w:rPr>
                    <w:rFonts w:ascii="Calibri" w:hAnsi="Calibri"/>
                    <w:sz w:val="22"/>
                  </w:rPr>
                  <w:t>Next release after approval</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06662A" w:rsidP="0006662A">
                <w:pPr>
                  <w:rPr>
                    <w:rFonts w:ascii="Calibri" w:hAnsi="Calibri"/>
                    <w:sz w:val="22"/>
                  </w:rPr>
                </w:pPr>
                <w:r>
                  <w:rPr>
                    <w:rFonts w:ascii="Calibri" w:hAnsi="Calibri"/>
                    <w:sz w:val="22"/>
                  </w:rPr>
                  <w:t>1 September</w:t>
                </w:r>
                <w:r w:rsidR="00D02D26">
                  <w:rPr>
                    <w:rFonts w:ascii="Calibri" w:hAnsi="Calibri"/>
                    <w:sz w:val="22"/>
                  </w:rPr>
                  <w:t xml:space="preserve">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01E83CCEF692436682F30BB8F6BD82BF"/>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D56B0F576047401DA39E272AAF738FFB"/>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EF35BE2FDBF4419195B0423799C17D61"/>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D5DDA458E2544740AEFC6D34B4C5FB12"/>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9CDC583B39A24DF0BFBA753E4B74D4CD"/>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C95CB38708504FBE95DFF62BE108AE8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7B1B7F7693AF4CC281C081ED83E51A5E"/>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657D96EBD6D84E1299E3D15F486EAA37"/>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202263D766A14CB48FA8EC0C4DC059D2"/>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E52084522A324D6E8F218BBF09E23F58"/>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4CBF7D901A564C95883E1FFE9C2A8370"/>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D04422E5EADD479E868DC7C82001D24B"/>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7D0EDA" w:rsidP="00CA72C7">
          <w:pPr>
            <w:pStyle w:val="ObjectivesHeading"/>
            <w:rPr>
              <w:rFonts w:ascii="Calibri" w:hAnsi="Calibri"/>
              <w:sz w:val="22"/>
            </w:rPr>
          </w:pPr>
        </w:p>
      </w:sdtContent>
    </w:sdt>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D26" w:rsidRDefault="00D02D26" w:rsidP="00FD00A2">
      <w:r>
        <w:separator/>
      </w:r>
    </w:p>
  </w:endnote>
  <w:endnote w:type="continuationSeparator" w:id="0">
    <w:p w:rsidR="00D02D26" w:rsidRDefault="00D02D2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252505"/>
      <w:lock w:val="contentLocked"/>
      <w:placeholder>
        <w:docPart w:val="DefaultPlaceholder_1082065158"/>
      </w:placeholder>
      <w:showingPlcHdr/>
      <w:group/>
    </w:sdtPr>
    <w:sdtContent>
      <w:p w:rsidR="00D02D26" w:rsidRDefault="007D0EDA">
        <w:pPr>
          <w:pStyle w:val="Footer"/>
        </w:pPr>
        <w:r w:rsidRPr="003D3EE1">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841531162"/>
      <w:lock w:val="contentLocked"/>
      <w:placeholder>
        <w:docPart w:val="DefaultPlaceholder_1082065158"/>
      </w:placeholder>
      <w:group/>
    </w:sdtPr>
    <w:sdtContent>
      <w:bookmarkStart w:id="0" w:name="_GoBack" w:displacedByCustomXml="prev"/>
      <w:bookmarkEnd w:id="0" w:displacedByCustomXml="prev"/>
      <w:p w:rsidR="00FD00A2" w:rsidRPr="00957B20" w:rsidRDefault="00FD00A2">
        <w:pPr>
          <w:pStyle w:val="Footer"/>
          <w:rPr>
            <w:rFonts w:ascii="Calibri" w:hAnsi="Calibri"/>
          </w:rPr>
        </w:pPr>
        <w:r w:rsidRPr="00957B20">
          <w:rPr>
            <w:rFonts w:ascii="Calibri" w:hAnsi="Calibri"/>
          </w:rPr>
          <w:fldChar w:fldCharType="begin"/>
        </w:r>
        <w:r w:rsidRPr="00957B20">
          <w:rPr>
            <w:rFonts w:ascii="Calibri" w:hAnsi="Calibri"/>
          </w:rPr>
          <w:instrText xml:space="preserve"> docproperty date </w:instrText>
        </w:r>
        <w:r w:rsidRPr="00957B20">
          <w:rPr>
            <w:rFonts w:ascii="Calibri" w:hAnsi="Calibri"/>
          </w:rPr>
          <w:fldChar w:fldCharType="separate"/>
        </w:r>
        <w:r w:rsidR="0006662A">
          <w:rPr>
            <w:rFonts w:ascii="Calibri" w:hAnsi="Calibri"/>
          </w:rPr>
          <w:t>10 August 2015</w:t>
        </w:r>
        <w:r w:rsidRPr="00957B20">
          <w:rPr>
            <w:rFonts w:ascii="Calibri" w:hAnsi="Calibri"/>
          </w:rPr>
          <w:fldChar w:fldCharType="end"/>
        </w:r>
        <w:r w:rsidRPr="00957B20">
          <w:rPr>
            <w:rFonts w:ascii="Calibri" w:hAnsi="Calibri"/>
          </w:rPr>
          <w:tab/>
          <w:t xml:space="preserve">Page </w:t>
        </w:r>
        <w:r w:rsidRPr="00957B20">
          <w:rPr>
            <w:rFonts w:ascii="Calibri" w:hAnsi="Calibri"/>
          </w:rPr>
          <w:fldChar w:fldCharType="begin"/>
        </w:r>
        <w:r w:rsidRPr="00957B20">
          <w:rPr>
            <w:rFonts w:ascii="Calibri" w:hAnsi="Calibri"/>
          </w:rPr>
          <w:instrText xml:space="preserve"> page </w:instrText>
        </w:r>
        <w:r w:rsidRPr="00957B20">
          <w:rPr>
            <w:rFonts w:ascii="Calibri" w:hAnsi="Calibri"/>
          </w:rPr>
          <w:fldChar w:fldCharType="separate"/>
        </w:r>
        <w:r w:rsidR="007D0EDA">
          <w:rPr>
            <w:rFonts w:ascii="Calibri" w:hAnsi="Calibri"/>
            <w:noProof/>
          </w:rPr>
          <w:t>2</w:t>
        </w:r>
        <w:r w:rsidRPr="00957B20">
          <w:rPr>
            <w:rFonts w:ascii="Calibri" w:hAnsi="Calibri"/>
          </w:rPr>
          <w:fldChar w:fldCharType="end"/>
        </w:r>
        <w:r w:rsidRPr="00957B20">
          <w:rPr>
            <w:rFonts w:ascii="Calibri" w:hAnsi="Calibri"/>
          </w:rPr>
          <w:t xml:space="preserve"> of </w:t>
        </w:r>
        <w:r w:rsidRPr="00957B20">
          <w:rPr>
            <w:rFonts w:ascii="Calibri" w:hAnsi="Calibri"/>
          </w:rPr>
          <w:fldChar w:fldCharType="begin"/>
        </w:r>
        <w:r w:rsidRPr="00957B20">
          <w:rPr>
            <w:rFonts w:ascii="Calibri" w:hAnsi="Calibri"/>
          </w:rPr>
          <w:instrText xml:space="preserve"> numpages </w:instrText>
        </w:r>
        <w:r w:rsidRPr="00957B20">
          <w:rPr>
            <w:rFonts w:ascii="Calibri" w:hAnsi="Calibri"/>
          </w:rPr>
          <w:fldChar w:fldCharType="separate"/>
        </w:r>
        <w:r w:rsidR="007D0EDA">
          <w:rPr>
            <w:rFonts w:ascii="Calibri" w:hAnsi="Calibri"/>
            <w:noProof/>
          </w:rPr>
          <w:t>2</w:t>
        </w:r>
        <w:r w:rsidRPr="00957B20">
          <w:rPr>
            <w:rFonts w:ascii="Calibri" w:hAnsi="Calibri"/>
          </w:rPr>
          <w:fldChar w:fldCharType="end"/>
        </w:r>
        <w:r w:rsidRPr="00957B20">
          <w:rPr>
            <w:rFonts w:ascii="Calibri" w:hAnsi="Calibri"/>
          </w:rPr>
          <w:tab/>
        </w:r>
        <w:r w:rsidRPr="00957B20">
          <w:rPr>
            <w:rFonts w:ascii="Calibri" w:hAnsi="Calibri"/>
          </w:rPr>
          <w:fldChar w:fldCharType="begin"/>
        </w:r>
        <w:r w:rsidRPr="00957B20">
          <w:rPr>
            <w:rFonts w:ascii="Calibri" w:hAnsi="Calibri"/>
          </w:rPr>
          <w:instrText xml:space="preserve"> docproperty version </w:instrText>
        </w:r>
        <w:r w:rsidRPr="00957B20">
          <w:rPr>
            <w:rFonts w:ascii="Calibri" w:hAnsi="Calibri"/>
          </w:rPr>
          <w:fldChar w:fldCharType="separate"/>
        </w:r>
        <w:r w:rsidR="0006662A">
          <w:rPr>
            <w:rFonts w:ascii="Calibri" w:hAnsi="Calibri"/>
          </w:rPr>
          <w:t>1.0</w:t>
        </w:r>
        <w:r w:rsidRPr="00957B20">
          <w:rPr>
            <w:rFonts w:ascii="Calibri" w:hAnsi="Calibri"/>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3739883"/>
      <w:lock w:val="contentLocked"/>
      <w:placeholder>
        <w:docPart w:val="DefaultPlaceholder_1082065158"/>
      </w:placeholder>
      <w:showingPlcHdr/>
      <w:group/>
    </w:sdtPr>
    <w:sdtContent>
      <w:p w:rsidR="00D02D26" w:rsidRDefault="007D0EDA">
        <w:pPr>
          <w:pStyle w:val="Footer"/>
        </w:pPr>
        <w:r w:rsidRPr="003D3EE1">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D26" w:rsidRDefault="00D02D26" w:rsidP="00FD00A2">
      <w:r>
        <w:separator/>
      </w:r>
    </w:p>
  </w:footnote>
  <w:footnote w:type="continuationSeparator" w:id="0">
    <w:p w:rsidR="00D02D26" w:rsidRDefault="00D02D26"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1262236"/>
      <w:lock w:val="contentLocked"/>
      <w:placeholder>
        <w:docPart w:val="DefaultPlaceholder_1082065158"/>
      </w:placeholder>
      <w:showingPlcHdr/>
      <w:group/>
    </w:sdtPr>
    <w:sdtContent>
      <w:p w:rsidR="00D02D26" w:rsidRDefault="007D0EDA">
        <w:pPr>
          <w:pStyle w:val="Header"/>
        </w:pPr>
        <w:r w:rsidRPr="003D3EE1">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275013860"/>
      <w:lock w:val="contentLocked"/>
      <w:placeholder>
        <w:docPart w:val="DefaultPlaceholder_1082065158"/>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FD00A2" w:rsidRPr="00957B20">
          <w:rPr>
            <w:rFonts w:ascii="Calibri" w:hAnsi="Calibri"/>
          </w:rPr>
          <w:fldChar w:fldCharType="begin"/>
        </w:r>
        <w:r w:rsidR="00FD00A2" w:rsidRPr="00957B20">
          <w:rPr>
            <w:rFonts w:ascii="Calibri" w:hAnsi="Calibri"/>
          </w:rPr>
          <w:instrText xml:space="preserve"> docproperty ref </w:instrText>
        </w:r>
        <w:r w:rsidR="00FD00A2" w:rsidRPr="00957B20">
          <w:rPr>
            <w:rFonts w:ascii="Calibri" w:hAnsi="Calibri"/>
          </w:rPr>
          <w:fldChar w:fldCharType="separate"/>
        </w:r>
        <w:r w:rsidR="0006662A">
          <w:rPr>
            <w:rFonts w:ascii="Calibri" w:hAnsi="Calibri"/>
          </w:rPr>
          <w:t>245</w:t>
        </w:r>
        <w:r w:rsidR="00FD00A2" w:rsidRPr="00957B20">
          <w:rPr>
            <w:rFonts w:ascii="Calibri" w:hAnsi="Calibri"/>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7298508"/>
      <w:lock w:val="contentLocked"/>
      <w:placeholder>
        <w:docPart w:val="DefaultPlaceholder_1082065158"/>
      </w:placeholder>
      <w:showingPlcHdr/>
      <w:group/>
    </w:sdtPr>
    <w:sdtContent>
      <w:p w:rsidR="00D02D26" w:rsidRDefault="007D0EDA">
        <w:pPr>
          <w:pStyle w:val="Header"/>
        </w:pPr>
        <w:r w:rsidRPr="003D3EE1">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D26"/>
    <w:rsid w:val="0006662A"/>
    <w:rsid w:val="00077D80"/>
    <w:rsid w:val="00134AF7"/>
    <w:rsid w:val="00171886"/>
    <w:rsid w:val="00193115"/>
    <w:rsid w:val="001E03C5"/>
    <w:rsid w:val="001F256A"/>
    <w:rsid w:val="00223DF1"/>
    <w:rsid w:val="0023069B"/>
    <w:rsid w:val="002B61A0"/>
    <w:rsid w:val="0031153A"/>
    <w:rsid w:val="0036644C"/>
    <w:rsid w:val="0040580C"/>
    <w:rsid w:val="00410907"/>
    <w:rsid w:val="00426EEA"/>
    <w:rsid w:val="004572E2"/>
    <w:rsid w:val="004A45C0"/>
    <w:rsid w:val="005124D0"/>
    <w:rsid w:val="00554409"/>
    <w:rsid w:val="005A6203"/>
    <w:rsid w:val="005F1DC2"/>
    <w:rsid w:val="005F26DE"/>
    <w:rsid w:val="005F2D28"/>
    <w:rsid w:val="00676E09"/>
    <w:rsid w:val="00697019"/>
    <w:rsid w:val="00711B18"/>
    <w:rsid w:val="007361B2"/>
    <w:rsid w:val="0076726D"/>
    <w:rsid w:val="007D0EDA"/>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C01797"/>
    <w:rsid w:val="00C444B5"/>
    <w:rsid w:val="00CA72C7"/>
    <w:rsid w:val="00CE497A"/>
    <w:rsid w:val="00D02D26"/>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1E83CCEF692436682F30BB8F6BD82BF"/>
        <w:category>
          <w:name w:val="General"/>
          <w:gallery w:val="placeholder"/>
        </w:category>
        <w:types>
          <w:type w:val="bbPlcHdr"/>
        </w:types>
        <w:behaviors>
          <w:behavior w:val="content"/>
        </w:behaviors>
        <w:guid w:val="{186411CE-B1E3-442C-A071-0E8AF70EAA91}"/>
      </w:docPartPr>
      <w:docPartBody>
        <w:p w:rsidR="00B70C3C" w:rsidRDefault="00B70C3C">
          <w:pPr>
            <w:pStyle w:val="01E83CCEF692436682F30BB8F6BD82BF"/>
          </w:pPr>
          <w:r w:rsidRPr="005D19FB">
            <w:rPr>
              <w:rStyle w:val="PlaceholderText"/>
            </w:rPr>
            <w:t>Click here to enter text.</w:t>
          </w:r>
        </w:p>
      </w:docPartBody>
    </w:docPart>
    <w:docPart>
      <w:docPartPr>
        <w:name w:val="D56B0F576047401DA39E272AAF738FFB"/>
        <w:category>
          <w:name w:val="General"/>
          <w:gallery w:val="placeholder"/>
        </w:category>
        <w:types>
          <w:type w:val="bbPlcHdr"/>
        </w:types>
        <w:behaviors>
          <w:behavior w:val="content"/>
        </w:behaviors>
        <w:guid w:val="{48AE5DC0-3BEE-4533-89D6-78924C1852F5}"/>
      </w:docPartPr>
      <w:docPartBody>
        <w:p w:rsidR="00B70C3C" w:rsidRDefault="00B70C3C">
          <w:pPr>
            <w:pStyle w:val="D56B0F576047401DA39E272AAF738FFB"/>
          </w:pPr>
          <w:r w:rsidRPr="005D19FB">
            <w:rPr>
              <w:rStyle w:val="PlaceholderText"/>
            </w:rPr>
            <w:t>Choose an item.</w:t>
          </w:r>
        </w:p>
      </w:docPartBody>
    </w:docPart>
    <w:docPart>
      <w:docPartPr>
        <w:name w:val="EF35BE2FDBF4419195B0423799C17D61"/>
        <w:category>
          <w:name w:val="General"/>
          <w:gallery w:val="placeholder"/>
        </w:category>
        <w:types>
          <w:type w:val="bbPlcHdr"/>
        </w:types>
        <w:behaviors>
          <w:behavior w:val="content"/>
        </w:behaviors>
        <w:guid w:val="{671183E3-BBC3-4F76-8B6A-FEAE86DC7FB9}"/>
      </w:docPartPr>
      <w:docPartBody>
        <w:p w:rsidR="00B70C3C" w:rsidRDefault="00B70C3C">
          <w:pPr>
            <w:pStyle w:val="EF35BE2FDBF4419195B0423799C17D61"/>
          </w:pPr>
          <w:r w:rsidRPr="005D19FB">
            <w:rPr>
              <w:rStyle w:val="PlaceholderText"/>
            </w:rPr>
            <w:t>Click here to enter text.</w:t>
          </w:r>
        </w:p>
      </w:docPartBody>
    </w:docPart>
    <w:docPart>
      <w:docPartPr>
        <w:name w:val="D5DDA458E2544740AEFC6D34B4C5FB12"/>
        <w:category>
          <w:name w:val="General"/>
          <w:gallery w:val="placeholder"/>
        </w:category>
        <w:types>
          <w:type w:val="bbPlcHdr"/>
        </w:types>
        <w:behaviors>
          <w:behavior w:val="content"/>
        </w:behaviors>
        <w:guid w:val="{10902BE0-9840-4091-8AE2-BC140515FBB5}"/>
      </w:docPartPr>
      <w:docPartBody>
        <w:p w:rsidR="00B70C3C" w:rsidRDefault="00B70C3C">
          <w:pPr>
            <w:pStyle w:val="D5DDA458E2544740AEFC6D34B4C5FB12"/>
          </w:pPr>
          <w:r w:rsidRPr="005D19FB">
            <w:rPr>
              <w:rStyle w:val="PlaceholderText"/>
            </w:rPr>
            <w:t>Click here to enter text.</w:t>
          </w:r>
        </w:p>
      </w:docPartBody>
    </w:docPart>
    <w:docPart>
      <w:docPartPr>
        <w:name w:val="9CDC583B39A24DF0BFBA753E4B74D4CD"/>
        <w:category>
          <w:name w:val="General"/>
          <w:gallery w:val="placeholder"/>
        </w:category>
        <w:types>
          <w:type w:val="bbPlcHdr"/>
        </w:types>
        <w:behaviors>
          <w:behavior w:val="content"/>
        </w:behaviors>
        <w:guid w:val="{83988BEE-AD64-4E8C-BA4B-29CBFAE1E68D}"/>
      </w:docPartPr>
      <w:docPartBody>
        <w:p w:rsidR="00B70C3C" w:rsidRDefault="00B70C3C">
          <w:pPr>
            <w:pStyle w:val="9CDC583B39A24DF0BFBA753E4B74D4CD"/>
          </w:pPr>
          <w:r w:rsidRPr="005D19FB">
            <w:rPr>
              <w:rStyle w:val="PlaceholderText"/>
            </w:rPr>
            <w:t>Click here to enter text.</w:t>
          </w:r>
        </w:p>
      </w:docPartBody>
    </w:docPart>
    <w:docPart>
      <w:docPartPr>
        <w:name w:val="C95CB38708504FBE95DFF62BE108AE83"/>
        <w:category>
          <w:name w:val="General"/>
          <w:gallery w:val="placeholder"/>
        </w:category>
        <w:types>
          <w:type w:val="bbPlcHdr"/>
        </w:types>
        <w:behaviors>
          <w:behavior w:val="content"/>
        </w:behaviors>
        <w:guid w:val="{260656DC-9CD5-4382-BA79-D1042AFBF321}"/>
      </w:docPartPr>
      <w:docPartBody>
        <w:p w:rsidR="00B70C3C" w:rsidRDefault="00B70C3C">
          <w:pPr>
            <w:pStyle w:val="C95CB38708504FBE95DFF62BE108AE83"/>
          </w:pPr>
          <w:r w:rsidRPr="005D19FB">
            <w:rPr>
              <w:rStyle w:val="PlaceholderText"/>
            </w:rPr>
            <w:t>Click here to enter text.</w:t>
          </w:r>
        </w:p>
      </w:docPartBody>
    </w:docPart>
    <w:docPart>
      <w:docPartPr>
        <w:name w:val="7B1B7F7693AF4CC281C081ED83E51A5E"/>
        <w:category>
          <w:name w:val="General"/>
          <w:gallery w:val="placeholder"/>
        </w:category>
        <w:types>
          <w:type w:val="bbPlcHdr"/>
        </w:types>
        <w:behaviors>
          <w:behavior w:val="content"/>
        </w:behaviors>
        <w:guid w:val="{687C5A40-2A66-4B38-92DD-23623C40C664}"/>
      </w:docPartPr>
      <w:docPartBody>
        <w:p w:rsidR="00B70C3C" w:rsidRDefault="00B70C3C">
          <w:pPr>
            <w:pStyle w:val="7B1B7F7693AF4CC281C081ED83E51A5E"/>
          </w:pPr>
          <w:r w:rsidRPr="005D19FB">
            <w:rPr>
              <w:rStyle w:val="PlaceholderText"/>
            </w:rPr>
            <w:t>Click here to enter text.</w:t>
          </w:r>
        </w:p>
      </w:docPartBody>
    </w:docPart>
    <w:docPart>
      <w:docPartPr>
        <w:name w:val="657D96EBD6D84E1299E3D15F486EAA37"/>
        <w:category>
          <w:name w:val="General"/>
          <w:gallery w:val="placeholder"/>
        </w:category>
        <w:types>
          <w:type w:val="bbPlcHdr"/>
        </w:types>
        <w:behaviors>
          <w:behavior w:val="content"/>
        </w:behaviors>
        <w:guid w:val="{0E03FB1A-7B89-4BB1-B887-304FC3C23299}"/>
      </w:docPartPr>
      <w:docPartBody>
        <w:p w:rsidR="00B70C3C" w:rsidRDefault="00B70C3C">
          <w:pPr>
            <w:pStyle w:val="657D96EBD6D84E1299E3D15F486EAA37"/>
          </w:pPr>
          <w:r w:rsidRPr="005D19FB">
            <w:rPr>
              <w:rStyle w:val="PlaceholderText"/>
            </w:rPr>
            <w:t>Click here to enter text.</w:t>
          </w:r>
        </w:p>
      </w:docPartBody>
    </w:docPart>
    <w:docPart>
      <w:docPartPr>
        <w:name w:val="202263D766A14CB48FA8EC0C4DC059D2"/>
        <w:category>
          <w:name w:val="General"/>
          <w:gallery w:val="placeholder"/>
        </w:category>
        <w:types>
          <w:type w:val="bbPlcHdr"/>
        </w:types>
        <w:behaviors>
          <w:behavior w:val="content"/>
        </w:behaviors>
        <w:guid w:val="{2E35CC68-F1FA-49AC-B866-8BC1A9EC6ADD}"/>
      </w:docPartPr>
      <w:docPartBody>
        <w:p w:rsidR="00B70C3C" w:rsidRDefault="00B70C3C">
          <w:pPr>
            <w:pStyle w:val="202263D766A14CB48FA8EC0C4DC059D2"/>
          </w:pPr>
          <w:r w:rsidRPr="005D19FB">
            <w:rPr>
              <w:rStyle w:val="PlaceholderText"/>
            </w:rPr>
            <w:t>Choose an item.</w:t>
          </w:r>
        </w:p>
      </w:docPartBody>
    </w:docPart>
    <w:docPart>
      <w:docPartPr>
        <w:name w:val="E52084522A324D6E8F218BBF09E23F58"/>
        <w:category>
          <w:name w:val="General"/>
          <w:gallery w:val="placeholder"/>
        </w:category>
        <w:types>
          <w:type w:val="bbPlcHdr"/>
        </w:types>
        <w:behaviors>
          <w:behavior w:val="content"/>
        </w:behaviors>
        <w:guid w:val="{223BF45B-F52A-4330-A226-26C47167C646}"/>
      </w:docPartPr>
      <w:docPartBody>
        <w:p w:rsidR="00B70C3C" w:rsidRDefault="00B70C3C">
          <w:pPr>
            <w:pStyle w:val="E52084522A324D6E8F218BBF09E23F58"/>
          </w:pPr>
          <w:r w:rsidRPr="005D19FB">
            <w:rPr>
              <w:rStyle w:val="PlaceholderText"/>
            </w:rPr>
            <w:t>Choose an item.</w:t>
          </w:r>
        </w:p>
      </w:docPartBody>
    </w:docPart>
    <w:docPart>
      <w:docPartPr>
        <w:name w:val="4CBF7D901A564C95883E1FFE9C2A8370"/>
        <w:category>
          <w:name w:val="General"/>
          <w:gallery w:val="placeholder"/>
        </w:category>
        <w:types>
          <w:type w:val="bbPlcHdr"/>
        </w:types>
        <w:behaviors>
          <w:behavior w:val="content"/>
        </w:behaviors>
        <w:guid w:val="{217A4F5C-5E36-4B55-9CAF-B74458BBD0E1}"/>
      </w:docPartPr>
      <w:docPartBody>
        <w:p w:rsidR="00B70C3C" w:rsidRDefault="00B70C3C">
          <w:pPr>
            <w:pStyle w:val="4CBF7D901A564C95883E1FFE9C2A8370"/>
          </w:pPr>
          <w:r w:rsidRPr="005D19FB">
            <w:rPr>
              <w:rStyle w:val="PlaceholderText"/>
            </w:rPr>
            <w:t>Click here to enter text.</w:t>
          </w:r>
        </w:p>
      </w:docPartBody>
    </w:docPart>
    <w:docPart>
      <w:docPartPr>
        <w:name w:val="D04422E5EADD479E868DC7C82001D24B"/>
        <w:category>
          <w:name w:val="General"/>
          <w:gallery w:val="placeholder"/>
        </w:category>
        <w:types>
          <w:type w:val="bbPlcHdr"/>
        </w:types>
        <w:behaviors>
          <w:behavior w:val="content"/>
        </w:behaviors>
        <w:guid w:val="{3BF0E9D0-CD31-4810-8E71-267D1B8D3E97}"/>
      </w:docPartPr>
      <w:docPartBody>
        <w:p w:rsidR="00B70C3C" w:rsidRDefault="00B70C3C">
          <w:pPr>
            <w:pStyle w:val="D04422E5EADD479E868DC7C82001D24B"/>
          </w:pPr>
          <w:r w:rsidRPr="005D19FB">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A2EB1CC1-D9DC-421D-AA9A-C2355DDA8C43}"/>
      </w:docPartPr>
      <w:docPartBody>
        <w:p w:rsidR="00000000" w:rsidRDefault="00B70C3C">
          <w:r w:rsidRPr="003D3EE1">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C3C"/>
    <w:rsid w:val="00B70C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0C3C"/>
    <w:rPr>
      <w:color w:val="808080"/>
    </w:rPr>
  </w:style>
  <w:style w:type="paragraph" w:customStyle="1" w:styleId="01E83CCEF692436682F30BB8F6BD82BF">
    <w:name w:val="01E83CCEF692436682F30BB8F6BD82BF"/>
  </w:style>
  <w:style w:type="paragraph" w:customStyle="1" w:styleId="D56B0F576047401DA39E272AAF738FFB">
    <w:name w:val="D56B0F576047401DA39E272AAF738FFB"/>
  </w:style>
  <w:style w:type="paragraph" w:customStyle="1" w:styleId="EF35BE2FDBF4419195B0423799C17D61">
    <w:name w:val="EF35BE2FDBF4419195B0423799C17D61"/>
  </w:style>
  <w:style w:type="paragraph" w:customStyle="1" w:styleId="D5DDA458E2544740AEFC6D34B4C5FB12">
    <w:name w:val="D5DDA458E2544740AEFC6D34B4C5FB12"/>
  </w:style>
  <w:style w:type="paragraph" w:customStyle="1" w:styleId="9CDC583B39A24DF0BFBA753E4B74D4CD">
    <w:name w:val="9CDC583B39A24DF0BFBA753E4B74D4CD"/>
  </w:style>
  <w:style w:type="paragraph" w:customStyle="1" w:styleId="C95CB38708504FBE95DFF62BE108AE83">
    <w:name w:val="C95CB38708504FBE95DFF62BE108AE83"/>
  </w:style>
  <w:style w:type="paragraph" w:customStyle="1" w:styleId="7B1B7F7693AF4CC281C081ED83E51A5E">
    <w:name w:val="7B1B7F7693AF4CC281C081ED83E51A5E"/>
  </w:style>
  <w:style w:type="paragraph" w:customStyle="1" w:styleId="657D96EBD6D84E1299E3D15F486EAA37">
    <w:name w:val="657D96EBD6D84E1299E3D15F486EAA37"/>
  </w:style>
  <w:style w:type="paragraph" w:customStyle="1" w:styleId="202263D766A14CB48FA8EC0C4DC059D2">
    <w:name w:val="202263D766A14CB48FA8EC0C4DC059D2"/>
  </w:style>
  <w:style w:type="paragraph" w:customStyle="1" w:styleId="E52084522A324D6E8F218BBF09E23F58">
    <w:name w:val="E52084522A324D6E8F218BBF09E23F58"/>
  </w:style>
  <w:style w:type="paragraph" w:customStyle="1" w:styleId="4CBF7D901A564C95883E1FFE9C2A8370">
    <w:name w:val="4CBF7D901A564C95883E1FFE9C2A8370"/>
  </w:style>
  <w:style w:type="paragraph" w:customStyle="1" w:styleId="D04422E5EADD479E868DC7C82001D24B">
    <w:name w:val="D04422E5EADD479E868DC7C82001D24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0C3C"/>
    <w:rPr>
      <w:color w:val="808080"/>
    </w:rPr>
  </w:style>
  <w:style w:type="paragraph" w:customStyle="1" w:styleId="01E83CCEF692436682F30BB8F6BD82BF">
    <w:name w:val="01E83CCEF692436682F30BB8F6BD82BF"/>
  </w:style>
  <w:style w:type="paragraph" w:customStyle="1" w:styleId="D56B0F576047401DA39E272AAF738FFB">
    <w:name w:val="D56B0F576047401DA39E272AAF738FFB"/>
  </w:style>
  <w:style w:type="paragraph" w:customStyle="1" w:styleId="EF35BE2FDBF4419195B0423799C17D61">
    <w:name w:val="EF35BE2FDBF4419195B0423799C17D61"/>
  </w:style>
  <w:style w:type="paragraph" w:customStyle="1" w:styleId="D5DDA458E2544740AEFC6D34B4C5FB12">
    <w:name w:val="D5DDA458E2544740AEFC6D34B4C5FB12"/>
  </w:style>
  <w:style w:type="paragraph" w:customStyle="1" w:styleId="9CDC583B39A24DF0BFBA753E4B74D4CD">
    <w:name w:val="9CDC583B39A24DF0BFBA753E4B74D4CD"/>
  </w:style>
  <w:style w:type="paragraph" w:customStyle="1" w:styleId="C95CB38708504FBE95DFF62BE108AE83">
    <w:name w:val="C95CB38708504FBE95DFF62BE108AE83"/>
  </w:style>
  <w:style w:type="paragraph" w:customStyle="1" w:styleId="7B1B7F7693AF4CC281C081ED83E51A5E">
    <w:name w:val="7B1B7F7693AF4CC281C081ED83E51A5E"/>
  </w:style>
  <w:style w:type="paragraph" w:customStyle="1" w:styleId="657D96EBD6D84E1299E3D15F486EAA37">
    <w:name w:val="657D96EBD6D84E1299E3D15F486EAA37"/>
  </w:style>
  <w:style w:type="paragraph" w:customStyle="1" w:styleId="202263D766A14CB48FA8EC0C4DC059D2">
    <w:name w:val="202263D766A14CB48FA8EC0C4DC059D2"/>
  </w:style>
  <w:style w:type="paragraph" w:customStyle="1" w:styleId="E52084522A324D6E8F218BBF09E23F58">
    <w:name w:val="E52084522A324D6E8F218BBF09E23F58"/>
  </w:style>
  <w:style w:type="paragraph" w:customStyle="1" w:styleId="4CBF7D901A564C95883E1FFE9C2A8370">
    <w:name w:val="4CBF7D901A564C95883E1FFE9C2A8370"/>
  </w:style>
  <w:style w:type="paragraph" w:customStyle="1" w:styleId="D04422E5EADD479E868DC7C82001D24B">
    <w:name w:val="D04422E5EADD479E868DC7C82001D2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94A9E-9C03-4E81-A83F-B9A5F706D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dc:creator>
  <cp:lastModifiedBy>Roz</cp:lastModifiedBy>
  <cp:revision>3</cp:revision>
  <dcterms:created xsi:type="dcterms:W3CDTF">2015-07-24T08:48:00Z</dcterms:created>
  <dcterms:modified xsi:type="dcterms:W3CDTF">2015-07-31T08:24:00Z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245</vt:lpwstr>
  </property>
  <property fmtid="{D5CDD505-2E9C-101B-9397-08002B2CF9AE}" pid="3" name="Date">
    <vt:lpwstr>10 August 2015</vt:lpwstr>
  </property>
  <property fmtid="{D5CDD505-2E9C-101B-9397-08002B2CF9AE}" pid="4" name="Version">
    <vt:lpwstr>1.0</vt:lpwstr>
  </property>
</Properties>
</file>